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a05bc06" w14:textId="a05bc06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860BEC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60BEC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60B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0B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0BEC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0BE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0BE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3D2B4-2821-4AE1-AEC7-9F90BE0BF43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SVEA EKONOMI društvo s ograničenom odgovornošću za savjetovanje i usluge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